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38D5E0F8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104ACF">
        <w:rPr>
          <w:rStyle w:val="Strong"/>
          <w:rFonts w:asciiTheme="minorHAnsi" w:hAnsiTheme="minorHAnsi" w:cstheme="minorHAnsi"/>
          <w:lang w:val="en-GB"/>
        </w:rPr>
        <w:t>46-G003-22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38B1621C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802899">
        <w:rPr>
          <w:rFonts w:ascii="Calibri" w:hAnsi="Calibri" w:cs="Calibri"/>
          <w:lang w:val="en-GB"/>
        </w:rPr>
        <w:t>Kiribati Oil Company Ltd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00245148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above.</w:t>
      </w:r>
    </w:p>
    <w:p w14:paraId="0C4ED9B4" w14:textId="480277C1" w:rsidR="00104ACF" w:rsidRDefault="00104ACF" w:rsidP="00166C12">
      <w:pPr>
        <w:rPr>
          <w:lang w:val="en-GB"/>
        </w:rPr>
      </w:pPr>
    </w:p>
    <w:p w14:paraId="21B8F329" w14:textId="2F39F26B" w:rsidR="00104ACF" w:rsidRPr="00104ACF" w:rsidRDefault="00104ACF" w:rsidP="00166C12">
      <w:pPr>
        <w:rPr>
          <w:b/>
          <w:bCs/>
          <w:i/>
          <w:iCs/>
          <w:lang w:val="en-GB"/>
        </w:rPr>
      </w:pPr>
      <w:r w:rsidRPr="00104ACF">
        <w:rPr>
          <w:b/>
          <w:bCs/>
          <w:i/>
          <w:iCs/>
          <w:lang w:val="en-GB"/>
        </w:rPr>
        <w:t xml:space="preserve">As you may be aware, Tarawa has been in lockdown mode, therefore, please note that hard submissions </w:t>
      </w:r>
      <w:proofErr w:type="gramStart"/>
      <w:r w:rsidRPr="00104ACF">
        <w:rPr>
          <w:b/>
          <w:bCs/>
          <w:i/>
          <w:iCs/>
          <w:lang w:val="en-GB"/>
        </w:rPr>
        <w:t>is</w:t>
      </w:r>
      <w:proofErr w:type="gramEnd"/>
      <w:r w:rsidRPr="00104ACF">
        <w:rPr>
          <w:b/>
          <w:bCs/>
          <w:i/>
          <w:iCs/>
          <w:lang w:val="en-GB"/>
        </w:rPr>
        <w:t xml:space="preserve"> exempted as CPU staffs are on work-from-home mode.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0A57D8DF" w:rsidR="004C0821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  <w:r w:rsidR="00104ACF">
        <w:rPr>
          <w:rFonts w:cs="Calibri"/>
          <w:sz w:val="24"/>
          <w:szCs w:val="24"/>
          <w:lang w:val="en-GB"/>
        </w:rPr>
        <w:t xml:space="preserve"> – non-mandatory</w:t>
      </w:r>
    </w:p>
    <w:p w14:paraId="6727A0D3" w14:textId="052BDE9A" w:rsidR="00104ACF" w:rsidRPr="007F3777" w:rsidRDefault="00104ACF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Certificate of Registration</w:t>
      </w:r>
    </w:p>
    <w:p w14:paraId="1CB19C47" w14:textId="1C4FA6CB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  <w:r w:rsidR="00104ACF">
        <w:rPr>
          <w:rFonts w:cs="Calibri"/>
          <w:sz w:val="24"/>
          <w:szCs w:val="24"/>
          <w:lang w:val="en-GB"/>
        </w:rPr>
        <w:t xml:space="preserve"> – completed and signed</w:t>
      </w:r>
    </w:p>
    <w:p w14:paraId="64C4FFAC" w14:textId="7563A257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  <w:r w:rsidR="00104ACF">
        <w:rPr>
          <w:rFonts w:cs="Calibri"/>
          <w:sz w:val="24"/>
          <w:szCs w:val="24"/>
          <w:lang w:val="en-GB"/>
        </w:rPr>
        <w:t xml:space="preserve"> – refer to the Specification template and Evaluation Criteria template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lastRenderedPageBreak/>
        <w:t>Certificate of Compliance Form</w:t>
      </w:r>
      <w:bookmarkEnd w:id="27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138851EB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6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</w:t>
      </w:r>
      <w:r w:rsidR="00BF684F">
        <w:rPr>
          <w:rFonts w:ascii="Calibri" w:eastAsia="Times New Roman" w:hAnsi="Calibri" w:cs="Calibri"/>
          <w:lang w:val="en-GB"/>
        </w:rPr>
        <w:lastRenderedPageBreak/>
        <w:t xml:space="preserve">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67604" w14:textId="77777777" w:rsidR="00B62C96" w:rsidRDefault="00B62C96">
      <w:r>
        <w:separator/>
      </w:r>
    </w:p>
  </w:endnote>
  <w:endnote w:type="continuationSeparator" w:id="0">
    <w:p w14:paraId="6BA81958" w14:textId="77777777" w:rsidR="00B62C96" w:rsidRDefault="00B62C96">
      <w:r>
        <w:continuationSeparator/>
      </w:r>
    </w:p>
  </w:endnote>
  <w:endnote w:type="continuationNotice" w:id="1">
    <w:p w14:paraId="1F3B99E7" w14:textId="77777777" w:rsidR="00B62C96" w:rsidRDefault="00B62C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02899" w:rsidRPr="00802899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02899" w:rsidRPr="00802899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1B483D6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04ACF">
      <w:rPr>
        <w:noProof/>
      </w:rPr>
      <w:t>2022-02-15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F9F5" w14:textId="77777777" w:rsidR="00B62C96" w:rsidRDefault="00B62C96">
      <w:r>
        <w:separator/>
      </w:r>
    </w:p>
  </w:footnote>
  <w:footnote w:type="continuationSeparator" w:id="0">
    <w:p w14:paraId="09AA4685" w14:textId="77777777" w:rsidR="00B62C96" w:rsidRDefault="00B62C96">
      <w:r>
        <w:continuationSeparator/>
      </w:r>
    </w:p>
  </w:footnote>
  <w:footnote w:type="continuationNotice" w:id="1">
    <w:p w14:paraId="547B8E38" w14:textId="77777777" w:rsidR="00B62C96" w:rsidRDefault="00B62C96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D2CF36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2020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AC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6E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289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C96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8873F-1CB4-42C8-8DF3-CE3F495746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7</Pages>
  <Words>1803</Words>
  <Characters>10283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12062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2022-02-14T22:33:00Z</dcterms:created>
  <dcterms:modified xsi:type="dcterms:W3CDTF">2022-02-14T22:33:00Z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